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D0DA6" w14:textId="5C965862" w:rsidR="00E71C10" w:rsidRDefault="00E71C10" w:rsidP="00E71C10">
      <w:pPr>
        <w:pStyle w:val="FromUG"/>
      </w:pPr>
      <w:r w:rsidRPr="00E71C10">
        <w:t xml:space="preserve">Holding Out </w:t>
      </w:r>
      <w:proofErr w:type="gramStart"/>
      <w:r w:rsidRPr="00E71C10">
        <w:t>For</w:t>
      </w:r>
      <w:proofErr w:type="gramEnd"/>
      <w:r w:rsidRPr="00E71C10">
        <w:t xml:space="preserve"> </w:t>
      </w:r>
      <w:proofErr w:type="gramStart"/>
      <w:r w:rsidRPr="00E71C10">
        <w:t>A</w:t>
      </w:r>
      <w:proofErr w:type="gramEnd"/>
      <w:r w:rsidRPr="00E71C10">
        <w:t xml:space="preserve"> Hero</w:t>
      </w:r>
    </w:p>
    <w:p w14:paraId="77DAAF16" w14:textId="21674596" w:rsidR="00E71C10" w:rsidRDefault="00E71C10" w:rsidP="00E71C10">
      <w:pPr>
        <w:pStyle w:val="FromUG"/>
      </w:pPr>
      <w:r w:rsidRPr="00E71C10">
        <w:t>Bonnie Tyler</w:t>
      </w:r>
    </w:p>
    <w:p w14:paraId="23228AA8" w14:textId="77777777" w:rsidR="00E71C10" w:rsidRDefault="00E71C10" w:rsidP="00E71C10">
      <w:pPr>
        <w:pStyle w:val="FromUG"/>
      </w:pPr>
    </w:p>
    <w:p w14:paraId="232306E7" w14:textId="77777777" w:rsidR="00E71C10" w:rsidRDefault="00E71C10" w:rsidP="00E71C10">
      <w:pPr>
        <w:pStyle w:val="FromUG"/>
      </w:pPr>
    </w:p>
    <w:p w14:paraId="1FFA1CF6" w14:textId="7F2E0281" w:rsidR="00E71C10" w:rsidRDefault="00E71C10" w:rsidP="00E71C10">
      <w:pPr>
        <w:pStyle w:val="FromUG"/>
      </w:pPr>
      <w:r w:rsidRPr="00E71C10">
        <w:t>[Intro</w:t>
      </w:r>
      <w:r>
        <w:t>]</w:t>
      </w:r>
    </w:p>
    <w:p w14:paraId="0A255040" w14:textId="7C388959" w:rsidR="00E71C10" w:rsidRPr="00E71C10" w:rsidRDefault="00E71C10" w:rsidP="00E71C10">
      <w:pPr>
        <w:pStyle w:val="FromUG"/>
      </w:pPr>
    </w:p>
    <w:p w14:paraId="5484557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Am</w:t>
      </w:r>
    </w:p>
    <w:p w14:paraId="73D02C4B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14402692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7EF92C5C" w14:textId="77777777" w:rsidR="00E71C10" w:rsidRDefault="00E71C10" w:rsidP="00E71C10">
      <w:pPr>
        <w:pStyle w:val="FromUG"/>
      </w:pPr>
      <w:r w:rsidRPr="00E71C10">
        <w:t>[Pre-Verse</w:t>
      </w:r>
      <w:r>
        <w:t>]</w:t>
      </w:r>
    </w:p>
    <w:p w14:paraId="7C14631C" w14:textId="5935C5FC" w:rsidR="00E71C10" w:rsidRPr="00E71C10" w:rsidRDefault="00E71C10" w:rsidP="00E71C10">
      <w:pPr>
        <w:pStyle w:val="FromUG"/>
      </w:pPr>
    </w:p>
    <w:p w14:paraId="352B329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C/G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</w:t>
      </w:r>
    </w:p>
    <w:p w14:paraId="5540A9A4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C/G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</w:t>
      </w:r>
    </w:p>
    <w:p w14:paraId="2CB8C9CD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4822936A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6828E4A1" w14:textId="77777777" w:rsidR="00E71C10" w:rsidRDefault="00E71C10" w:rsidP="00E71C10">
      <w:pPr>
        <w:pStyle w:val="FromUG"/>
      </w:pPr>
      <w:r w:rsidRPr="00E71C10">
        <w:t>[Verse 1</w:t>
      </w:r>
      <w:r>
        <w:t>]</w:t>
      </w:r>
    </w:p>
    <w:p w14:paraId="717E3075" w14:textId="3827C121" w:rsidR="00E71C10" w:rsidRPr="00E71C10" w:rsidRDefault="00E71C10" w:rsidP="00E71C10">
      <w:pPr>
        <w:pStyle w:val="FromUG"/>
      </w:pPr>
    </w:p>
    <w:p w14:paraId="1115E860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</w:p>
    <w:p w14:paraId="108065B2" w14:textId="77777777" w:rsidR="00E71C10" w:rsidRPr="00E71C10" w:rsidRDefault="00E71C10" w:rsidP="00E71C10">
      <w:pPr>
        <w:pStyle w:val="FromUG"/>
      </w:pPr>
      <w:r w:rsidRPr="00E71C10">
        <w:t xml:space="preserve">  Where have all the good men gone</w:t>
      </w:r>
    </w:p>
    <w:p w14:paraId="28CA27B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</w:t>
      </w:r>
      <w:r w:rsidRPr="00E71C10">
        <w:rPr>
          <w:b/>
          <w:bCs/>
          <w:color w:val="0F9ED5"/>
        </w:rPr>
        <w:t>C/G</w:t>
      </w:r>
    </w:p>
    <w:p w14:paraId="6E619CD2" w14:textId="77777777" w:rsidR="00E71C10" w:rsidRPr="00E71C10" w:rsidRDefault="00E71C10" w:rsidP="00E71C10">
      <w:pPr>
        <w:pStyle w:val="FromUG"/>
      </w:pPr>
      <w:r w:rsidRPr="00E71C10">
        <w:t>And where are all the gods?</w:t>
      </w:r>
    </w:p>
    <w:p w14:paraId="31CA173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</w:p>
    <w:p w14:paraId="30E9FE56" w14:textId="77777777" w:rsidR="00E71C10" w:rsidRPr="00E71C10" w:rsidRDefault="00E71C10" w:rsidP="00E71C10">
      <w:pPr>
        <w:pStyle w:val="FromUG"/>
      </w:pPr>
      <w:r w:rsidRPr="00E71C10">
        <w:t>Where's the streetwise Hercules</w:t>
      </w:r>
    </w:p>
    <w:p w14:paraId="1BCF0329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E</w:t>
      </w:r>
      <w:r w:rsidRPr="00E71C10">
        <w:rPr>
          <w:b/>
          <w:color w:val="0F9ED5"/>
        </w:rPr>
        <w:t xml:space="preserve">                </w:t>
      </w:r>
      <w:r w:rsidRPr="00E71C10">
        <w:rPr>
          <w:b/>
          <w:bCs/>
          <w:color w:val="0F9ED5"/>
        </w:rPr>
        <w:t>E/G#</w:t>
      </w:r>
    </w:p>
    <w:p w14:paraId="6FB8EE2B" w14:textId="77777777" w:rsidR="00E71C10" w:rsidRPr="00E71C10" w:rsidRDefault="00E71C10" w:rsidP="00E71C10">
      <w:pPr>
        <w:pStyle w:val="FromUG"/>
      </w:pPr>
      <w:r w:rsidRPr="00E71C10">
        <w:t>To fight the rising odds?</w:t>
      </w:r>
    </w:p>
    <w:p w14:paraId="2495E341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                              </w:t>
      </w:r>
      <w:r w:rsidRPr="00E71C10">
        <w:rPr>
          <w:b/>
          <w:bCs/>
          <w:color w:val="0F9ED5"/>
        </w:rPr>
        <w:t>Em</w:t>
      </w:r>
    </w:p>
    <w:p w14:paraId="253C0337" w14:textId="77777777" w:rsidR="00E71C10" w:rsidRPr="00E71C10" w:rsidRDefault="00E71C10" w:rsidP="00E71C10">
      <w:pPr>
        <w:pStyle w:val="FromUG"/>
      </w:pPr>
      <w:r w:rsidRPr="00E71C10">
        <w:t xml:space="preserve">  Isn't there a white knight </w:t>
      </w:r>
      <w:proofErr w:type="gramStart"/>
      <w:r w:rsidRPr="00E71C10">
        <w:t>upon  a</w:t>
      </w:r>
      <w:proofErr w:type="gramEnd"/>
      <w:r w:rsidRPr="00E71C10">
        <w:t xml:space="preserve"> fiery steed?</w:t>
      </w:r>
    </w:p>
    <w:p w14:paraId="0A541D3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Dm</w:t>
      </w:r>
      <w:r w:rsidRPr="00E71C10">
        <w:rPr>
          <w:b/>
          <w:color w:val="0F9ED5"/>
        </w:rPr>
        <w:t xml:space="preserve">                                       </w:t>
      </w:r>
      <w:r w:rsidRPr="00E71C10">
        <w:rPr>
          <w:b/>
          <w:bCs/>
          <w:color w:val="0F9ED5"/>
        </w:rPr>
        <w:t>E</w:t>
      </w:r>
    </w:p>
    <w:p w14:paraId="57F17E5A" w14:textId="77777777" w:rsidR="00E71C10" w:rsidRPr="00E71C10" w:rsidRDefault="00E71C10" w:rsidP="00E71C10">
      <w:pPr>
        <w:pStyle w:val="FromUG"/>
      </w:pPr>
      <w:r w:rsidRPr="00E71C10">
        <w:t xml:space="preserve">  Late at night I toss and I turn, and I dream of what I need</w:t>
      </w:r>
    </w:p>
    <w:p w14:paraId="66892573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366E960D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4B7F526E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6E8A1A67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0C9CB574" w14:textId="77777777" w:rsidR="00E71C10" w:rsidRDefault="00E71C10" w:rsidP="00E71C10">
      <w:pPr>
        <w:pStyle w:val="FromUG"/>
      </w:pPr>
      <w:r w:rsidRPr="00E71C10">
        <w:t>[Chorus</w:t>
      </w:r>
      <w:r>
        <w:t>]</w:t>
      </w:r>
    </w:p>
    <w:p w14:paraId="4323D675" w14:textId="03D7E5EF" w:rsidR="00E71C10" w:rsidRPr="00E71C10" w:rsidRDefault="00E71C10" w:rsidP="00E71C10">
      <w:pPr>
        <w:pStyle w:val="FromUG"/>
      </w:pPr>
    </w:p>
    <w:p w14:paraId="50E715B4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4C387401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2CC72D7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70292086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strong</w:t>
      </w:r>
    </w:p>
    <w:p w14:paraId="74D1A824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fast</w:t>
      </w:r>
    </w:p>
    <w:p w14:paraId="2A2C69D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    </w:t>
      </w:r>
      <w:r w:rsidRPr="00E71C10">
        <w:rPr>
          <w:b/>
          <w:bCs/>
          <w:color w:val="0F9ED5"/>
        </w:rPr>
        <w:t>G</w:t>
      </w:r>
    </w:p>
    <w:p w14:paraId="04E4FADB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fresh from the fight</w:t>
      </w:r>
    </w:p>
    <w:p w14:paraId="5F785B4E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27539E92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4DF71BB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1BEED256" w14:textId="77777777" w:rsidR="00E71C10" w:rsidRDefault="00E71C10" w:rsidP="00E71C10">
      <w:pPr>
        <w:pStyle w:val="FromUG"/>
      </w:pPr>
      <w:r w:rsidRPr="00E71C10">
        <w:t>I'm holding out for a hero 'til the morning light</w:t>
      </w:r>
    </w:p>
    <w:p w14:paraId="22A7C207" w14:textId="77777777" w:rsidR="00E71C10" w:rsidRPr="00E71C10" w:rsidRDefault="00E71C10" w:rsidP="00E71C10">
      <w:pPr>
        <w:pStyle w:val="FromUG"/>
      </w:pPr>
    </w:p>
    <w:p w14:paraId="3407F014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lastRenderedPageBreak/>
        <w:t xml:space="preserve">        </w:t>
      </w:r>
      <w:r w:rsidRPr="00E71C10">
        <w:rPr>
          <w:b/>
          <w:bCs/>
          <w:color w:val="0F9ED5"/>
        </w:rPr>
        <w:t>F</w:t>
      </w:r>
    </w:p>
    <w:p w14:paraId="2F920A01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sure</w:t>
      </w:r>
    </w:p>
    <w:p w14:paraId="1096A0EF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soon</w:t>
      </w:r>
    </w:p>
    <w:p w14:paraId="7DA898C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</w:t>
      </w:r>
      <w:r w:rsidRPr="00E71C10">
        <w:rPr>
          <w:b/>
          <w:bCs/>
          <w:color w:val="0F9ED5"/>
        </w:rPr>
        <w:t>G</w:t>
      </w:r>
    </w:p>
    <w:p w14:paraId="47F9438F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larger than life</w:t>
      </w:r>
    </w:p>
    <w:p w14:paraId="40A1B32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Am</w:t>
      </w:r>
    </w:p>
    <w:p w14:paraId="166359E2" w14:textId="77777777" w:rsidR="00E71C10" w:rsidRPr="00E71C10" w:rsidRDefault="00E71C10" w:rsidP="00E71C10">
      <w:pPr>
        <w:pStyle w:val="FromUG"/>
      </w:pPr>
      <w:r w:rsidRPr="00E71C10">
        <w:t>Larger than life</w:t>
      </w:r>
    </w:p>
    <w:p w14:paraId="7C7BDDBB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36F65CB3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10B8931E" w14:textId="77777777" w:rsidR="00E71C10" w:rsidRDefault="00E71C10" w:rsidP="00E71C10">
      <w:pPr>
        <w:pStyle w:val="FromUG"/>
      </w:pPr>
      <w:r w:rsidRPr="00E71C10">
        <w:t>[Pre-Verse</w:t>
      </w:r>
      <w:r>
        <w:t>]</w:t>
      </w:r>
    </w:p>
    <w:p w14:paraId="244F0BFB" w14:textId="72E9DC62" w:rsidR="00E71C10" w:rsidRPr="00E71C10" w:rsidRDefault="00E71C10" w:rsidP="00E71C10">
      <w:pPr>
        <w:pStyle w:val="FromUG"/>
      </w:pPr>
    </w:p>
    <w:p w14:paraId="078B6491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C/G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</w:t>
      </w:r>
    </w:p>
    <w:p w14:paraId="099DD3FD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06DA4510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0E9ADC2C" w14:textId="77777777" w:rsidR="00E71C10" w:rsidRDefault="00E71C10" w:rsidP="00E71C10">
      <w:pPr>
        <w:pStyle w:val="FromUG"/>
      </w:pPr>
      <w:r w:rsidRPr="00E71C10">
        <w:t>[Verse 2</w:t>
      </w:r>
      <w:r>
        <w:t>]</w:t>
      </w:r>
    </w:p>
    <w:p w14:paraId="7E983A78" w14:textId="13F08E96" w:rsidR="00E71C10" w:rsidRPr="00E71C10" w:rsidRDefault="00E71C10" w:rsidP="00E71C10">
      <w:pPr>
        <w:pStyle w:val="FromUG"/>
      </w:pPr>
    </w:p>
    <w:p w14:paraId="31080E9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</w:p>
    <w:p w14:paraId="1D25BB5C" w14:textId="77777777" w:rsidR="00E71C10" w:rsidRPr="00E71C10" w:rsidRDefault="00E71C10" w:rsidP="00E71C10">
      <w:pPr>
        <w:pStyle w:val="FromUG"/>
      </w:pPr>
      <w:r w:rsidRPr="00E71C10">
        <w:t xml:space="preserve">  Somewhere after midnight</w:t>
      </w:r>
    </w:p>
    <w:p w14:paraId="4B918AD8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</w:t>
      </w:r>
      <w:r w:rsidRPr="00E71C10">
        <w:rPr>
          <w:b/>
          <w:bCs/>
          <w:color w:val="0F9ED5"/>
        </w:rPr>
        <w:t>C/G</w:t>
      </w:r>
    </w:p>
    <w:p w14:paraId="298852D1" w14:textId="77777777" w:rsidR="00E71C10" w:rsidRPr="00E71C10" w:rsidRDefault="00E71C10" w:rsidP="00E71C10">
      <w:pPr>
        <w:pStyle w:val="FromUG"/>
      </w:pPr>
      <w:r w:rsidRPr="00E71C10">
        <w:t>In my wildest fantasy</w:t>
      </w:r>
    </w:p>
    <w:p w14:paraId="6DDDE74D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</w:p>
    <w:p w14:paraId="74FF6AD5" w14:textId="77777777" w:rsidR="00E71C10" w:rsidRPr="00E71C10" w:rsidRDefault="00E71C10" w:rsidP="00E71C10">
      <w:pPr>
        <w:pStyle w:val="FromUG"/>
      </w:pPr>
      <w:r w:rsidRPr="00E71C10">
        <w:t>Somewhere just beyond my reach</w:t>
      </w:r>
    </w:p>
    <w:p w14:paraId="05B262F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E</w:t>
      </w:r>
      <w:r w:rsidRPr="00E71C10">
        <w:rPr>
          <w:b/>
          <w:color w:val="0F9ED5"/>
        </w:rPr>
        <w:t xml:space="preserve">                       </w:t>
      </w:r>
      <w:r w:rsidRPr="00E71C10">
        <w:rPr>
          <w:b/>
          <w:bCs/>
          <w:color w:val="0F9ED5"/>
        </w:rPr>
        <w:t>E/G#</w:t>
      </w:r>
    </w:p>
    <w:p w14:paraId="278A913E" w14:textId="77777777" w:rsidR="00E71C10" w:rsidRPr="00E71C10" w:rsidRDefault="00E71C10" w:rsidP="00E71C10">
      <w:pPr>
        <w:pStyle w:val="FromUG"/>
      </w:pPr>
      <w:r w:rsidRPr="00E71C10">
        <w:t>There's someone reaching back for me</w:t>
      </w:r>
    </w:p>
    <w:p w14:paraId="09F2BB43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                         </w:t>
      </w:r>
      <w:r w:rsidRPr="00E71C10">
        <w:rPr>
          <w:b/>
          <w:bCs/>
          <w:color w:val="0F9ED5"/>
        </w:rPr>
        <w:t>Em</w:t>
      </w:r>
    </w:p>
    <w:p w14:paraId="4006B49C" w14:textId="77777777" w:rsidR="00E71C10" w:rsidRPr="00E71C10" w:rsidRDefault="00E71C10" w:rsidP="00E71C10">
      <w:pPr>
        <w:pStyle w:val="FromUG"/>
      </w:pPr>
      <w:r w:rsidRPr="00E71C10">
        <w:t xml:space="preserve">  Racing on the thunder and rising with the heat</w:t>
      </w:r>
    </w:p>
    <w:p w14:paraId="5C4B922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Dm</w:t>
      </w:r>
      <w:r w:rsidRPr="00E71C10">
        <w:rPr>
          <w:b/>
          <w:color w:val="0F9ED5"/>
        </w:rPr>
        <w:t xml:space="preserve">                              </w:t>
      </w:r>
      <w:r w:rsidRPr="00E71C10">
        <w:rPr>
          <w:b/>
          <w:bCs/>
          <w:color w:val="0F9ED5"/>
        </w:rPr>
        <w:t>E</w:t>
      </w:r>
    </w:p>
    <w:p w14:paraId="5A328E99" w14:textId="77777777" w:rsidR="00E71C10" w:rsidRPr="00E71C10" w:rsidRDefault="00E71C10" w:rsidP="00E71C10">
      <w:pPr>
        <w:pStyle w:val="FromUG"/>
      </w:pPr>
      <w:r w:rsidRPr="00E71C10">
        <w:t xml:space="preserve">  It's </w:t>
      </w:r>
      <w:proofErr w:type="spellStart"/>
      <w:r w:rsidRPr="00E71C10">
        <w:t>gonna</w:t>
      </w:r>
      <w:proofErr w:type="spellEnd"/>
      <w:r w:rsidRPr="00E71C10">
        <w:t xml:space="preserve"> take a superman to sweep me off my feet</w:t>
      </w:r>
    </w:p>
    <w:p w14:paraId="609578C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6146FAB3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7B0C9CC2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2DE6C8B8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40E61D47" w14:textId="77777777" w:rsidR="00E71C10" w:rsidRDefault="00E71C10" w:rsidP="00E71C10">
      <w:pPr>
        <w:pStyle w:val="FromUG"/>
      </w:pPr>
      <w:r w:rsidRPr="00E71C10">
        <w:t>[Chorus</w:t>
      </w:r>
      <w:r>
        <w:t>]</w:t>
      </w:r>
    </w:p>
    <w:p w14:paraId="09AF19A2" w14:textId="65FD48FE" w:rsidR="00E71C10" w:rsidRPr="00E71C10" w:rsidRDefault="00E71C10" w:rsidP="00E71C10">
      <w:pPr>
        <w:pStyle w:val="FromUG"/>
      </w:pPr>
    </w:p>
    <w:p w14:paraId="1D7706B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7A494A0F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68AB086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046E20ED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strong</w:t>
      </w:r>
    </w:p>
    <w:p w14:paraId="0FF1DED8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fast</w:t>
      </w:r>
    </w:p>
    <w:p w14:paraId="4CFEC78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    </w:t>
      </w:r>
      <w:r w:rsidRPr="00E71C10">
        <w:rPr>
          <w:b/>
          <w:bCs/>
          <w:color w:val="0F9ED5"/>
        </w:rPr>
        <w:t>G</w:t>
      </w:r>
    </w:p>
    <w:p w14:paraId="653975AF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fresh from the fight</w:t>
      </w:r>
    </w:p>
    <w:p w14:paraId="6864AD23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79530D80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0239D60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7FD454A8" w14:textId="77777777" w:rsidR="00E71C10" w:rsidRPr="00E71C10" w:rsidRDefault="00E71C10" w:rsidP="00E71C10">
      <w:pPr>
        <w:pStyle w:val="FromUG"/>
      </w:pPr>
      <w:r w:rsidRPr="00E71C10">
        <w:t>I'm holding out for a hero 'til the morning light</w:t>
      </w:r>
    </w:p>
    <w:p w14:paraId="0FC09EE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6B9BF314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sure</w:t>
      </w:r>
    </w:p>
    <w:p w14:paraId="58C9423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lastRenderedPageBreak/>
        <w:t xml:space="preserve">            </w:t>
      </w:r>
      <w:r w:rsidRPr="00E71C10">
        <w:rPr>
          <w:b/>
          <w:bCs/>
          <w:color w:val="0F9ED5"/>
        </w:rPr>
        <w:t>Dm</w:t>
      </w:r>
    </w:p>
    <w:p w14:paraId="3BFD62A3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soon</w:t>
      </w:r>
    </w:p>
    <w:p w14:paraId="02BDE554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G</w:t>
      </w:r>
    </w:p>
    <w:p w14:paraId="4A138063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larger than life</w:t>
      </w:r>
    </w:p>
    <w:p w14:paraId="69312AA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1E3D8370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38E81975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3B257911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6976D05A" w14:textId="77777777" w:rsidR="00E71C10" w:rsidRDefault="00E71C10" w:rsidP="00E71C10">
      <w:pPr>
        <w:pStyle w:val="FromUG"/>
      </w:pPr>
      <w:r w:rsidRPr="00E71C10">
        <w:t>[Interlude</w:t>
      </w:r>
      <w:r>
        <w:t>]</w:t>
      </w:r>
    </w:p>
    <w:p w14:paraId="27A259AB" w14:textId="56FE00F0" w:rsidR="00E71C10" w:rsidRPr="00E71C10" w:rsidRDefault="00E71C10" w:rsidP="00E71C10">
      <w:pPr>
        <w:pStyle w:val="FromUG"/>
      </w:pPr>
    </w:p>
    <w:p w14:paraId="1A56BC7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0C8884FC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6C627F0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F/A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Dm/A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Dm/B</w:t>
      </w:r>
    </w:p>
    <w:p w14:paraId="19B01453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F/A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Dm/A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Dm/B</w:t>
      </w:r>
    </w:p>
    <w:p w14:paraId="13087378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</w:p>
    <w:p w14:paraId="464288BA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01842203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13301D5B" w14:textId="77777777" w:rsidR="00E71C10" w:rsidRDefault="00E71C10" w:rsidP="00E71C10">
      <w:pPr>
        <w:pStyle w:val="FromUG"/>
      </w:pPr>
      <w:r w:rsidRPr="00E71C10">
        <w:t>[Bridge</w:t>
      </w:r>
      <w:r>
        <w:t>]</w:t>
      </w:r>
    </w:p>
    <w:p w14:paraId="451989C8" w14:textId="0E23EC62" w:rsidR="00E71C10" w:rsidRPr="00E71C10" w:rsidRDefault="00E71C10" w:rsidP="00E71C10">
      <w:pPr>
        <w:pStyle w:val="FromUG"/>
      </w:pPr>
    </w:p>
    <w:p w14:paraId="7FC79C70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</w:p>
    <w:p w14:paraId="27C977BD" w14:textId="77777777" w:rsidR="00E71C10" w:rsidRPr="00E71C10" w:rsidRDefault="00E71C10" w:rsidP="00E71C10">
      <w:pPr>
        <w:pStyle w:val="FromUG"/>
      </w:pPr>
      <w:r w:rsidRPr="00E71C10">
        <w:t xml:space="preserve">  Up where the mountains meet the heavens above</w:t>
      </w:r>
    </w:p>
    <w:p w14:paraId="77035BA8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</w:p>
    <w:p w14:paraId="56E03F9B" w14:textId="77777777" w:rsidR="00E71C10" w:rsidRPr="00E71C10" w:rsidRDefault="00E71C10" w:rsidP="00E71C10">
      <w:pPr>
        <w:pStyle w:val="FromUG"/>
      </w:pPr>
      <w:r w:rsidRPr="00E71C10">
        <w:t xml:space="preserve"> Out where the lightning splits the sea</w:t>
      </w:r>
    </w:p>
    <w:p w14:paraId="73F4F5A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Dm</w:t>
      </w:r>
      <w:r w:rsidRPr="00E71C10">
        <w:rPr>
          <w:b/>
          <w:color w:val="0F9ED5"/>
        </w:rPr>
        <w:t xml:space="preserve">                               </w:t>
      </w:r>
      <w:r w:rsidRPr="00E71C10">
        <w:rPr>
          <w:b/>
          <w:bCs/>
          <w:color w:val="0F9ED5"/>
        </w:rPr>
        <w:t>E</w:t>
      </w:r>
      <w:r w:rsidRPr="00E71C10">
        <w:rPr>
          <w:b/>
          <w:color w:val="0F9ED5"/>
        </w:rPr>
        <w:t xml:space="preserve">                  </w:t>
      </w:r>
      <w:r w:rsidRPr="00E71C10">
        <w:rPr>
          <w:b/>
          <w:bCs/>
          <w:color w:val="0F9ED5"/>
        </w:rPr>
        <w:t>Am</w:t>
      </w:r>
    </w:p>
    <w:p w14:paraId="1780C111" w14:textId="77777777" w:rsidR="00E71C10" w:rsidRPr="00E71C10" w:rsidRDefault="00E71C10" w:rsidP="00E71C10">
      <w:pPr>
        <w:pStyle w:val="FromUG"/>
      </w:pPr>
      <w:r w:rsidRPr="00E71C10">
        <w:t xml:space="preserve">  I could swear that there's someone somewhere watching me</w:t>
      </w:r>
    </w:p>
    <w:p w14:paraId="417B61E6" w14:textId="77777777" w:rsidR="00E71C10" w:rsidRPr="00E71C10" w:rsidRDefault="00E71C10" w:rsidP="00E71C10">
      <w:pPr>
        <w:pStyle w:val="FromUG"/>
      </w:pPr>
      <w:r w:rsidRPr="00E71C10">
        <w:t>Through the wind and the chill and the rain</w:t>
      </w:r>
    </w:p>
    <w:p w14:paraId="35677B4A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</w:p>
    <w:p w14:paraId="5DF18B57" w14:textId="77777777" w:rsidR="00E71C10" w:rsidRPr="00E71C10" w:rsidRDefault="00E71C10" w:rsidP="00E71C10">
      <w:pPr>
        <w:pStyle w:val="FromUG"/>
      </w:pPr>
      <w:r w:rsidRPr="00E71C10">
        <w:t xml:space="preserve"> And the storm and the flood</w:t>
      </w:r>
    </w:p>
    <w:p w14:paraId="167B710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Dm</w:t>
      </w:r>
      <w:r w:rsidRPr="00E71C10">
        <w:rPr>
          <w:b/>
          <w:color w:val="0F9ED5"/>
        </w:rPr>
        <w:t xml:space="preserve">                       </w:t>
      </w:r>
      <w:r w:rsidRPr="00E71C10">
        <w:rPr>
          <w:b/>
          <w:bCs/>
          <w:color w:val="0F9ED5"/>
        </w:rPr>
        <w:t>E</w:t>
      </w:r>
    </w:p>
    <w:p w14:paraId="18AD07DF" w14:textId="77777777" w:rsidR="00E71C10" w:rsidRPr="00E71C10" w:rsidRDefault="00E71C10" w:rsidP="00E71C10">
      <w:pPr>
        <w:pStyle w:val="FromUG"/>
      </w:pPr>
      <w:r w:rsidRPr="00E71C10">
        <w:t xml:space="preserve">  I can feel his approach</w:t>
      </w:r>
    </w:p>
    <w:p w14:paraId="4113AB10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 </w:t>
      </w:r>
      <w:r w:rsidRPr="00E71C10">
        <w:rPr>
          <w:b/>
          <w:bCs/>
          <w:color w:val="0F9ED5"/>
        </w:rPr>
        <w:t>Am</w:t>
      </w:r>
    </w:p>
    <w:p w14:paraId="2A964F5E" w14:textId="77777777" w:rsidR="00E71C10" w:rsidRPr="00E71C10" w:rsidRDefault="00E71C10" w:rsidP="00E71C10">
      <w:pPr>
        <w:pStyle w:val="FromUG"/>
      </w:pPr>
      <w:r w:rsidRPr="00E71C10">
        <w:t>Like the fire in my blood</w:t>
      </w:r>
    </w:p>
    <w:p w14:paraId="636F98B8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Adim</w:t>
      </w:r>
      <w:proofErr w:type="gramStart"/>
      <w:r w:rsidRPr="00E71C10">
        <w:rPr>
          <w:b/>
          <w:bCs/>
          <w:color w:val="0F9ED5"/>
        </w:rPr>
        <w:t>7</w:t>
      </w:r>
      <w:r w:rsidRPr="00E71C10">
        <w:rPr>
          <w:b/>
          <w:color w:val="0F9ED5"/>
        </w:rPr>
        <w:t xml:space="preserve">  </w:t>
      </w:r>
      <w:r w:rsidRPr="00E71C10">
        <w:rPr>
          <w:b/>
          <w:bCs/>
          <w:color w:val="0F9ED5"/>
        </w:rPr>
        <w:t>Am</w:t>
      </w:r>
      <w:proofErr w:type="gramEnd"/>
      <w:r w:rsidRPr="00E71C10">
        <w:rPr>
          <w:b/>
          <w:bCs/>
          <w:color w:val="0F9ED5"/>
        </w:rPr>
        <w:t>/E</w:t>
      </w:r>
      <w:r w:rsidRPr="00E71C10">
        <w:rPr>
          <w:b/>
          <w:color w:val="0F9ED5"/>
        </w:rPr>
        <w:t xml:space="preserve"> </w:t>
      </w:r>
      <w:proofErr w:type="spellStart"/>
      <w:r w:rsidRPr="00E71C10">
        <w:rPr>
          <w:b/>
          <w:bCs/>
          <w:color w:val="0F9ED5"/>
        </w:rPr>
        <w:t>E</w:t>
      </w:r>
      <w:proofErr w:type="spellEnd"/>
    </w:p>
    <w:p w14:paraId="4B42C74D" w14:textId="77777777" w:rsidR="00E71C10" w:rsidRPr="00E71C10" w:rsidRDefault="00E71C10" w:rsidP="00E71C10">
      <w:pPr>
        <w:pStyle w:val="FromUG"/>
      </w:pPr>
      <w:r w:rsidRPr="00E71C10">
        <w:t xml:space="preserve">     Oh</w:t>
      </w:r>
    </w:p>
    <w:p w14:paraId="5BE4A37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6D6126C3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4318E8B2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2DA3D70C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19273418" w14:textId="77777777" w:rsidR="00E71C10" w:rsidRDefault="00E71C10" w:rsidP="00E71C10">
      <w:pPr>
        <w:pStyle w:val="FromUG"/>
      </w:pPr>
      <w:r w:rsidRPr="00E71C10">
        <w:t>[Chorus</w:t>
      </w:r>
      <w:r>
        <w:t>]</w:t>
      </w:r>
    </w:p>
    <w:p w14:paraId="017DADCC" w14:textId="37E2F6EA" w:rsidR="00E71C10" w:rsidRPr="00E71C10" w:rsidRDefault="00E71C10" w:rsidP="00E71C10">
      <w:pPr>
        <w:pStyle w:val="FromUG"/>
      </w:pPr>
    </w:p>
    <w:p w14:paraId="4D8114B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6C03C33C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6765C08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459875FA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strong</w:t>
      </w:r>
    </w:p>
    <w:p w14:paraId="04F2DDBA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fast</w:t>
      </w:r>
    </w:p>
    <w:p w14:paraId="7430DD3E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    </w:t>
      </w:r>
      <w:r w:rsidRPr="00E71C10">
        <w:rPr>
          <w:b/>
          <w:bCs/>
          <w:color w:val="0F9ED5"/>
        </w:rPr>
        <w:t>G</w:t>
      </w:r>
    </w:p>
    <w:p w14:paraId="11A487F7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fresh from the fight</w:t>
      </w:r>
    </w:p>
    <w:p w14:paraId="7000CC8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lastRenderedPageBreak/>
        <w:t xml:space="preserve">         </w:t>
      </w:r>
      <w:r w:rsidRPr="00E71C10">
        <w:rPr>
          <w:b/>
          <w:bCs/>
          <w:color w:val="0F9ED5"/>
        </w:rPr>
        <w:t>Am</w:t>
      </w:r>
    </w:p>
    <w:p w14:paraId="69B3EB14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364E3E6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72BCAA9D" w14:textId="77777777" w:rsidR="00E71C10" w:rsidRPr="00E71C10" w:rsidRDefault="00E71C10" w:rsidP="00E71C10">
      <w:pPr>
        <w:pStyle w:val="FromUG"/>
      </w:pPr>
      <w:r w:rsidRPr="00E71C10">
        <w:t>I'm holding out for a hero 'til the morning light</w:t>
      </w:r>
    </w:p>
    <w:p w14:paraId="4AEA47E3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18D4BD3D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sure</w:t>
      </w:r>
    </w:p>
    <w:p w14:paraId="346C849C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soon</w:t>
      </w:r>
    </w:p>
    <w:p w14:paraId="42281808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</w:t>
      </w:r>
      <w:r w:rsidRPr="00E71C10">
        <w:rPr>
          <w:b/>
          <w:bCs/>
          <w:color w:val="0F9ED5"/>
        </w:rPr>
        <w:t>G</w:t>
      </w:r>
    </w:p>
    <w:p w14:paraId="172ED010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larger than life</w:t>
      </w:r>
    </w:p>
    <w:p w14:paraId="79F0B18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21D77F55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633C99F2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26EAD05A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1947D4B4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73B7C638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strong</w:t>
      </w:r>
    </w:p>
    <w:p w14:paraId="6C3C4176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fast</w:t>
      </w:r>
    </w:p>
    <w:p w14:paraId="5EA8341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    </w:t>
      </w:r>
      <w:r w:rsidRPr="00E71C10">
        <w:rPr>
          <w:b/>
          <w:bCs/>
          <w:color w:val="0F9ED5"/>
        </w:rPr>
        <w:t>G</w:t>
      </w:r>
    </w:p>
    <w:p w14:paraId="75E349AB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fresh from the fight</w:t>
      </w:r>
    </w:p>
    <w:p w14:paraId="2B8E13DE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049CF0F6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13D4C185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6410CEFA" w14:textId="77777777" w:rsidR="00E71C10" w:rsidRPr="00E71C10" w:rsidRDefault="00E71C10" w:rsidP="00E71C10">
      <w:pPr>
        <w:pStyle w:val="FromUG"/>
      </w:pPr>
      <w:r w:rsidRPr="00E71C10">
        <w:t>I'm holding out for a hero 'til the morning light</w:t>
      </w:r>
    </w:p>
    <w:p w14:paraId="73E1277B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</w:t>
      </w:r>
      <w:r w:rsidRPr="00E71C10">
        <w:rPr>
          <w:b/>
          <w:bCs/>
          <w:color w:val="0F9ED5"/>
        </w:rPr>
        <w:t>F</w:t>
      </w:r>
    </w:p>
    <w:p w14:paraId="1FB491A5" w14:textId="77777777" w:rsidR="00E71C10" w:rsidRPr="00E71C10" w:rsidRDefault="00E71C10" w:rsidP="00E71C10">
      <w:pPr>
        <w:pStyle w:val="FromUG"/>
      </w:pPr>
      <w:r w:rsidRPr="00E71C10">
        <w:t xml:space="preserve">He's </w:t>
      </w:r>
      <w:proofErr w:type="spellStart"/>
      <w:r w:rsidRPr="00E71C10">
        <w:t>gotta</w:t>
      </w:r>
      <w:proofErr w:type="spellEnd"/>
      <w:r w:rsidRPr="00E71C10">
        <w:t xml:space="preserve"> be sure</w:t>
      </w:r>
    </w:p>
    <w:p w14:paraId="6D44396F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soon</w:t>
      </w:r>
    </w:p>
    <w:p w14:paraId="6D5C5700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                    </w:t>
      </w:r>
      <w:r w:rsidRPr="00E71C10">
        <w:rPr>
          <w:b/>
          <w:bCs/>
          <w:color w:val="0F9ED5"/>
        </w:rPr>
        <w:t>G</w:t>
      </w:r>
    </w:p>
    <w:p w14:paraId="0A8288A0" w14:textId="77777777" w:rsidR="00E71C10" w:rsidRPr="00E71C10" w:rsidRDefault="00E71C10" w:rsidP="00E71C10">
      <w:pPr>
        <w:pStyle w:val="FromUG"/>
      </w:pPr>
      <w:r w:rsidRPr="00E71C10">
        <w:t xml:space="preserve">And he's </w:t>
      </w:r>
      <w:proofErr w:type="spellStart"/>
      <w:r w:rsidRPr="00E71C10">
        <w:t>gotta</w:t>
      </w:r>
      <w:proofErr w:type="spellEnd"/>
      <w:r w:rsidRPr="00E71C10">
        <w:t xml:space="preserve"> be larger than life</w:t>
      </w:r>
    </w:p>
    <w:p w14:paraId="4CC00BB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</w:t>
      </w:r>
      <w:r w:rsidRPr="00E71C10">
        <w:rPr>
          <w:b/>
          <w:bCs/>
          <w:color w:val="0F9ED5"/>
        </w:rPr>
        <w:t>Am</w:t>
      </w:r>
    </w:p>
    <w:p w14:paraId="7E8E17AF" w14:textId="77777777" w:rsidR="00E71C10" w:rsidRPr="00E71C10" w:rsidRDefault="00E71C10" w:rsidP="00E71C10">
      <w:pPr>
        <w:pStyle w:val="FromUG"/>
      </w:pPr>
      <w:r w:rsidRPr="00E71C10">
        <w:t>I need a hero</w:t>
      </w:r>
    </w:p>
    <w:p w14:paraId="2C2F9B39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39629CEB" w14:textId="77777777" w:rsidR="00E71C10" w:rsidRPr="00E71C10" w:rsidRDefault="00E71C10" w:rsidP="00E71C10">
      <w:pPr>
        <w:pStyle w:val="FromUG"/>
      </w:pPr>
      <w:r w:rsidRPr="00E71C10">
        <w:t xml:space="preserve"> </w:t>
      </w:r>
    </w:p>
    <w:p w14:paraId="5B2B608A" w14:textId="77777777" w:rsidR="00E71C10" w:rsidRDefault="00E71C10" w:rsidP="00E71C10">
      <w:pPr>
        <w:pStyle w:val="FromUG"/>
      </w:pPr>
      <w:r w:rsidRPr="00E71C10">
        <w:t>[Outro</w:t>
      </w:r>
      <w:r>
        <w:t>]</w:t>
      </w:r>
    </w:p>
    <w:p w14:paraId="172ABA97" w14:textId="10064255" w:rsidR="00E71C10" w:rsidRPr="00E71C10" w:rsidRDefault="00E71C10" w:rsidP="00E71C10">
      <w:pPr>
        <w:pStyle w:val="FromUG"/>
      </w:pPr>
    </w:p>
    <w:p w14:paraId="5D44F6D0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color w:val="0F9ED5"/>
        </w:rPr>
        <w:t xml:space="preserve">                        </w:t>
      </w:r>
      <w:r w:rsidRPr="00E71C10">
        <w:rPr>
          <w:b/>
          <w:bCs/>
          <w:color w:val="0F9ED5"/>
        </w:rPr>
        <w:t>Em</w:t>
      </w:r>
    </w:p>
    <w:p w14:paraId="39BD801A" w14:textId="77777777" w:rsidR="00E71C10" w:rsidRPr="00E71C10" w:rsidRDefault="00E71C10" w:rsidP="00E71C10">
      <w:pPr>
        <w:pStyle w:val="FromUG"/>
      </w:pPr>
      <w:r w:rsidRPr="00E71C10">
        <w:t>I'm holding out for a hero 'til the end of the night</w:t>
      </w:r>
    </w:p>
    <w:p w14:paraId="35E8268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Am</w:t>
      </w:r>
    </w:p>
    <w:p w14:paraId="261C0FDF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Em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G</w:t>
      </w:r>
    </w:p>
    <w:p w14:paraId="1D99A24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C</w:t>
      </w:r>
    </w:p>
    <w:p w14:paraId="29F31D1D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F</w:t>
      </w:r>
    </w:p>
    <w:p w14:paraId="6EB0B886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C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G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Am</w:t>
      </w:r>
      <w:r w:rsidRPr="00E71C10">
        <w:rPr>
          <w:b/>
          <w:color w:val="0F9ED5"/>
        </w:rPr>
        <w:t xml:space="preserve"> </w:t>
      </w:r>
      <w:r w:rsidRPr="00E71C10">
        <w:rPr>
          <w:b/>
          <w:bCs/>
          <w:color w:val="0F9ED5"/>
        </w:rPr>
        <w:t>Em</w:t>
      </w:r>
    </w:p>
    <w:p w14:paraId="0CA3E877" w14:textId="77777777" w:rsidR="00E71C10" w:rsidRPr="00E71C10" w:rsidRDefault="00E71C10" w:rsidP="00E71C10">
      <w:pPr>
        <w:pStyle w:val="FromUG"/>
        <w:rPr>
          <w:b/>
          <w:color w:val="0F9ED5"/>
        </w:rPr>
      </w:pPr>
      <w:r w:rsidRPr="00E71C10">
        <w:rPr>
          <w:b/>
          <w:bCs/>
          <w:color w:val="0F9ED5"/>
        </w:rPr>
        <w:t>Am</w:t>
      </w:r>
    </w:p>
    <w:p w14:paraId="0719D368" w14:textId="77777777" w:rsidR="00E71C10" w:rsidRPr="00E71C10" w:rsidRDefault="00E71C10" w:rsidP="00E71C10">
      <w:pPr>
        <w:pStyle w:val="FromUG"/>
        <w:rPr>
          <w:rFonts w:ascii="Times New Roman" w:hAnsi="Times New Roman" w:cs="Times New Roman"/>
        </w:rPr>
      </w:pPr>
    </w:p>
    <w:p w14:paraId="6A84EBDE" w14:textId="77777777" w:rsidR="00B23828" w:rsidRPr="00B23828" w:rsidRDefault="00B23828" w:rsidP="00B23828"/>
    <w:sectPr w:rsidR="00B23828" w:rsidRPr="00B23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(Headings)">
    <w:altName w:val="Times New Roman"/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10"/>
    <w:rsid w:val="0011073F"/>
    <w:rsid w:val="001E7604"/>
    <w:rsid w:val="00265421"/>
    <w:rsid w:val="002F43A2"/>
    <w:rsid w:val="00357A0C"/>
    <w:rsid w:val="004552B0"/>
    <w:rsid w:val="004A501D"/>
    <w:rsid w:val="004D16E7"/>
    <w:rsid w:val="00686691"/>
    <w:rsid w:val="00703899"/>
    <w:rsid w:val="007102CA"/>
    <w:rsid w:val="007D058C"/>
    <w:rsid w:val="008E1667"/>
    <w:rsid w:val="008E5E27"/>
    <w:rsid w:val="008F1C41"/>
    <w:rsid w:val="00B23828"/>
    <w:rsid w:val="00CE7600"/>
    <w:rsid w:val="00D176FB"/>
    <w:rsid w:val="00D32409"/>
    <w:rsid w:val="00D37878"/>
    <w:rsid w:val="00D563DA"/>
    <w:rsid w:val="00DB36B4"/>
    <w:rsid w:val="00DD1240"/>
    <w:rsid w:val="00E71C10"/>
    <w:rsid w:val="00E80C88"/>
    <w:rsid w:val="00F6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2B38B"/>
  <w15:chartTrackingRefBased/>
  <w15:docId w15:val="{30CB8D9B-BD99-F04A-A2FD-FED8F0FC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3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36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6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atsheet">
    <w:name w:val="Cheat sheet"/>
    <w:basedOn w:val="Normal"/>
    <w:qFormat/>
    <w:rsid w:val="00DB36B4"/>
    <w:pPr>
      <w:spacing w:after="0" w:line="240" w:lineRule="auto"/>
    </w:pPr>
    <w:rPr>
      <w:rFonts w:asciiTheme="majorHAnsi" w:hAnsiTheme="majorHAnsi" w:cstheme="majorHAnsi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B36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36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36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6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6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3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3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36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6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6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6B4"/>
    <w:rPr>
      <w:b/>
      <w:bCs/>
      <w:smallCaps/>
      <w:color w:val="2F5496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3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36B4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ighju">
    <w:name w:val="ighju"/>
    <w:basedOn w:val="DefaultParagraphFont"/>
    <w:rsid w:val="00DB36B4"/>
  </w:style>
  <w:style w:type="paragraph" w:customStyle="1" w:styleId="ChordLine">
    <w:name w:val="Chord Line"/>
    <w:basedOn w:val="Normal"/>
    <w:qFormat/>
    <w:rsid w:val="008E1667"/>
    <w:pPr>
      <w:spacing w:after="0" w:line="240" w:lineRule="auto"/>
    </w:pPr>
    <w:rPr>
      <w:rFonts w:asciiTheme="majorHAnsi" w:hAnsiTheme="majorHAnsi" w:cs="Times New Roman (Headings)"/>
      <w:b/>
      <w:color w:val="00B0F0"/>
      <w:sz w:val="28"/>
      <w:szCs w:val="28"/>
    </w:rPr>
  </w:style>
  <w:style w:type="character" w:customStyle="1" w:styleId="esjpp">
    <w:name w:val="esjpp"/>
    <w:basedOn w:val="DefaultParagraphFont"/>
    <w:rsid w:val="00B23828"/>
  </w:style>
  <w:style w:type="paragraph" w:customStyle="1" w:styleId="FromUG">
    <w:name w:val="From UG"/>
    <w:basedOn w:val="Normal"/>
    <w:qFormat/>
    <w:rsid w:val="00B23828"/>
    <w:pP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141417"/>
      <w:kern w:val="0"/>
      <w14:ligatures w14:val="none"/>
    </w:rPr>
  </w:style>
  <w:style w:type="paragraph" w:customStyle="1" w:styleId="msonormal0">
    <w:name w:val="msonormal"/>
    <w:basedOn w:val="Normal"/>
    <w:rsid w:val="00E7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ersist/Desktop/Cheat%20sheet%20template%20for%20Wor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Cheat sheet template for Word.dotm</Template>
  <TotalTime>3</TotalTime>
  <Pages>4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2026-07-10T12:02:00Z</dcterms:created>
  <dcterms:modified xsi:type="dcterms:W3CDTF">2026-07-10T12:05:00Z</dcterms:modified>
</cp:coreProperties>
</file>